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Rochdale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Rochdale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Rochdale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Rochdale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Rochdale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Rochdale are estimated to have a score of 1-2 on the PGSI (low-risk gambling), whilst </w:t>
      </w:r>
      <w:r w:rsidRPr="00773DF7">
        <w:rPr>
          <w:rFonts w:ascii="Libre Franklin Light" w:hAnsi="Libre Franklin Light" w:cs="Calibri Light"/>
          <w:b/>
          <w:bCs/>
          <w:color w:val="C45911" w:themeColor="accent2" w:themeShade="BF"/>
        </w:rPr>
        <w:t xml:space="preserve">5.8%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65.5% </w:t>
      </w:r>
      <w:r w:rsidRPr="004747BF">
        <w:rPr>
          <w:rFonts w:ascii="Libre Franklin Light" w:eastAsia="Times New Roman" w:hAnsi="Libre Franklin Light" w:cs="Calibri Light"/>
        </w:rPr>
        <w:t xml:space="preserve">of those respondents classified as PGSI 8+ in Rochdale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Rochdale is estimated to be </w:t>
      </w:r>
      <w:r w:rsidRPr="00773DF7">
        <w:rPr>
          <w:rFonts w:ascii="Libre Franklin Light" w:eastAsia="Times New Roman" w:hAnsi="Libre Franklin Light" w:cs="Calibri Light"/>
          <w:b/>
          <w:bCs/>
          <w:color w:val="C45911" w:themeColor="accent2" w:themeShade="BF"/>
        </w:rPr>
        <w:t xml:space="preserve">£3,114,337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Rochdale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Rochdale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Rochdale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Rochdale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ochdal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Rochdale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ochdal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Rochdale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13.4%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Rochdale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65.5%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ochdal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Rochdale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Rochdale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Rochdale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Rochdale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Rochdale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Rochdale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£3,114,337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Rochdale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£50,727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£1,049,072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£75,152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£21,136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£38,750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£1,879,500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£3,114,337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Rochdale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Rochdale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Rochdale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29.8%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Rochdale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38.1%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Rochdale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Rochdale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Rochdale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Rochdale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29.8%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Rochdale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38.1%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Rochdale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Rochdale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Rochdale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0B4BBD1-754E-4284-B7DD-450CCA5686F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